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FD7" w:rsidRDefault="00E90FD7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E90FD7" w:rsidRPr="006E295A" w:rsidRDefault="00E90FD7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90FD7" w:rsidRDefault="00E90FD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E90FD7" w:rsidRDefault="00E90FD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E90FD7" w:rsidRDefault="00E90FD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E90FD7" w:rsidRPr="006E295A" w:rsidRDefault="00E90FD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E90FD7" w:rsidRPr="006E295A" w:rsidRDefault="00E90FD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E90FD7" w:rsidRPr="006E295A" w:rsidRDefault="00E90FD7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E90FD7" w:rsidRPr="006E295A" w:rsidRDefault="00E90FD7" w:rsidP="006E295A">
      <w:pPr>
        <w:rPr>
          <w:rFonts w:ascii="Times New Roman" w:hAnsi="Times New Roman" w:cs="Times New Roman"/>
          <w:sz w:val="28"/>
          <w:szCs w:val="28"/>
        </w:rPr>
      </w:pPr>
    </w:p>
    <w:p w:rsidR="00E90FD7" w:rsidRPr="006E295A" w:rsidRDefault="00E90FD7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образования Щербиновский район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E90FD7" w:rsidRPr="006E295A" w:rsidRDefault="00E90FD7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E90FD7" w:rsidRPr="006E295A" w:rsidRDefault="00E90FD7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E90FD7" w:rsidRPr="006E295A" w:rsidRDefault="00E90FD7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Отделу муниципальной службы, кадровой политики и делопроизводства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90FD7" w:rsidRDefault="00E90FD7" w:rsidP="00113F0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на следующий день после его официального опубликования. </w:t>
      </w:r>
    </w:p>
    <w:p w:rsidR="00E90FD7" w:rsidRDefault="00E90FD7" w:rsidP="006E295A">
      <w:pPr>
        <w:rPr>
          <w:rFonts w:ascii="Times New Roman" w:hAnsi="Times New Roman" w:cs="Times New Roman"/>
          <w:sz w:val="28"/>
          <w:szCs w:val="28"/>
        </w:rPr>
      </w:pPr>
    </w:p>
    <w:p w:rsidR="00E90FD7" w:rsidRDefault="00E90FD7" w:rsidP="006E295A">
      <w:pPr>
        <w:rPr>
          <w:rFonts w:ascii="Times New Roman" w:hAnsi="Times New Roman" w:cs="Times New Roman"/>
          <w:sz w:val="28"/>
          <w:szCs w:val="28"/>
        </w:rPr>
      </w:pPr>
    </w:p>
    <w:p w:rsidR="00E90FD7" w:rsidRDefault="00E90FD7" w:rsidP="006E295A">
      <w:pPr>
        <w:rPr>
          <w:rFonts w:ascii="Times New Roman" w:hAnsi="Times New Roman" w:cs="Times New Roman"/>
          <w:sz w:val="28"/>
          <w:szCs w:val="28"/>
        </w:rPr>
      </w:pPr>
    </w:p>
    <w:p w:rsidR="00E90FD7" w:rsidRPr="006E295A" w:rsidRDefault="00E90FD7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 </w:t>
      </w:r>
    </w:p>
    <w:p w:rsidR="00E90FD7" w:rsidRPr="006E295A" w:rsidRDefault="00E90FD7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E90FD7" w:rsidRDefault="00E90FD7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С.Ю. Цирульник</w:t>
      </w:r>
    </w:p>
    <w:sectPr w:rsidR="00E90FD7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58D"/>
    <w:rsid w:val="000173AF"/>
    <w:rsid w:val="000535DB"/>
    <w:rsid w:val="00092CC3"/>
    <w:rsid w:val="000D3B33"/>
    <w:rsid w:val="000E3067"/>
    <w:rsid w:val="00113F02"/>
    <w:rsid w:val="00156995"/>
    <w:rsid w:val="00173097"/>
    <w:rsid w:val="00195962"/>
    <w:rsid w:val="001A24C6"/>
    <w:rsid w:val="001D0253"/>
    <w:rsid w:val="001E177D"/>
    <w:rsid w:val="002950FE"/>
    <w:rsid w:val="002B41E0"/>
    <w:rsid w:val="002C306F"/>
    <w:rsid w:val="002E1959"/>
    <w:rsid w:val="002F058D"/>
    <w:rsid w:val="00315ADF"/>
    <w:rsid w:val="00324B2D"/>
    <w:rsid w:val="003B3564"/>
    <w:rsid w:val="003D2FA1"/>
    <w:rsid w:val="0040316B"/>
    <w:rsid w:val="00403805"/>
    <w:rsid w:val="00404463"/>
    <w:rsid w:val="00456BE5"/>
    <w:rsid w:val="00482287"/>
    <w:rsid w:val="004A1C37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4842"/>
    <w:rsid w:val="00746DDF"/>
    <w:rsid w:val="0075374D"/>
    <w:rsid w:val="007711D1"/>
    <w:rsid w:val="007C4E59"/>
    <w:rsid w:val="008273DD"/>
    <w:rsid w:val="008763EA"/>
    <w:rsid w:val="008A38A2"/>
    <w:rsid w:val="008F3FE5"/>
    <w:rsid w:val="00904F01"/>
    <w:rsid w:val="009333E7"/>
    <w:rsid w:val="009702F4"/>
    <w:rsid w:val="009939CB"/>
    <w:rsid w:val="009A4629"/>
    <w:rsid w:val="009C1280"/>
    <w:rsid w:val="00A53DD3"/>
    <w:rsid w:val="00A54A65"/>
    <w:rsid w:val="00A900A0"/>
    <w:rsid w:val="00A9168B"/>
    <w:rsid w:val="00AB13E3"/>
    <w:rsid w:val="00AC472B"/>
    <w:rsid w:val="00AF19DC"/>
    <w:rsid w:val="00B16751"/>
    <w:rsid w:val="00B3251F"/>
    <w:rsid w:val="00B923BC"/>
    <w:rsid w:val="00BA0282"/>
    <w:rsid w:val="00BA61BE"/>
    <w:rsid w:val="00BB1CD6"/>
    <w:rsid w:val="00BC630D"/>
    <w:rsid w:val="00BD5BFD"/>
    <w:rsid w:val="00BD5C87"/>
    <w:rsid w:val="00BF1C00"/>
    <w:rsid w:val="00C142A7"/>
    <w:rsid w:val="00C2031C"/>
    <w:rsid w:val="00C21534"/>
    <w:rsid w:val="00CD6A45"/>
    <w:rsid w:val="00D211D4"/>
    <w:rsid w:val="00D55138"/>
    <w:rsid w:val="00DC4218"/>
    <w:rsid w:val="00E3085E"/>
    <w:rsid w:val="00E90FD7"/>
    <w:rsid w:val="00EA5039"/>
    <w:rsid w:val="00EC33C0"/>
    <w:rsid w:val="00EF30CF"/>
    <w:rsid w:val="00F22582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72B"/>
    <w:pPr>
      <w:jc w:val="both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34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1</Pages>
  <Words>273</Words>
  <Characters>1559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Секретарь</cp:lastModifiedBy>
  <cp:revision>50</cp:revision>
  <cp:lastPrinted>2019-11-06T12:06:00Z</cp:lastPrinted>
  <dcterms:created xsi:type="dcterms:W3CDTF">2017-07-26T04:59:00Z</dcterms:created>
  <dcterms:modified xsi:type="dcterms:W3CDTF">2019-11-06T12:06:00Z</dcterms:modified>
</cp:coreProperties>
</file>